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0DEE9" w14:textId="77777777" w:rsidR="00ED76DB" w:rsidRPr="00690BA6" w:rsidRDefault="00ED76DB" w:rsidP="00ED76D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Richard CLEGG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B845F9F" w14:textId="77777777" w:rsidR="00ED76DB" w:rsidRDefault="00ED76DB" w:rsidP="00ED76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0551B79" w14:textId="77777777" w:rsidR="00ED76DB" w:rsidRDefault="00ED76DB" w:rsidP="00ED76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0BBA17" w14:textId="77777777" w:rsidR="00ED76DB" w:rsidRDefault="00ED76DB" w:rsidP="00ED76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EEC29F" w14:textId="77777777" w:rsidR="00ED76DB" w:rsidRDefault="00ED76DB" w:rsidP="00ED76D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5AAD256D" w14:textId="77777777" w:rsidR="00ED76DB" w:rsidRDefault="00ED76DB" w:rsidP="00ED76D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F81B45E" w14:textId="77777777" w:rsidR="00ED76DB" w:rsidRDefault="00ED76DB" w:rsidP="00ED76DB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6DF157F5" w14:textId="77777777" w:rsidR="00ED76DB" w:rsidRDefault="00ED76DB" w:rsidP="00ED76D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EC83BBA" w14:textId="77777777" w:rsidR="00ED76DB" w:rsidRDefault="00ED76DB" w:rsidP="00ED76D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2A833CC" w14:textId="77777777" w:rsidR="00ED76DB" w:rsidRDefault="00ED76DB" w:rsidP="00ED76D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5 March 2021</w:t>
      </w:r>
    </w:p>
    <w:p w14:paraId="42703E2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122E5" w14:textId="77777777" w:rsidR="00ED76DB" w:rsidRDefault="00ED76DB" w:rsidP="009139A6">
      <w:r>
        <w:separator/>
      </w:r>
    </w:p>
  </w:endnote>
  <w:endnote w:type="continuationSeparator" w:id="0">
    <w:p w14:paraId="13C5E05C" w14:textId="77777777" w:rsidR="00ED76DB" w:rsidRDefault="00ED76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80D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0B87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FDC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0D38D4" w14:textId="77777777" w:rsidR="00ED76DB" w:rsidRDefault="00ED76DB" w:rsidP="009139A6">
      <w:r>
        <w:separator/>
      </w:r>
    </w:p>
  </w:footnote>
  <w:footnote w:type="continuationSeparator" w:id="0">
    <w:p w14:paraId="12138D3F" w14:textId="77777777" w:rsidR="00ED76DB" w:rsidRDefault="00ED76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BDB0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F34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312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6DB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ED76DB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9AD5E"/>
  <w15:chartTrackingRefBased/>
  <w15:docId w15:val="{7F486FD1-4F64-4B75-9D48-C8306FDA6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2021-03-30T19:55:00Z</dcterms:created>
  <dcterms:modified xsi:type="dcterms:W3CDTF">2021-03-30T19:55:00Z</dcterms:modified>
</cp:coreProperties>
</file>